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9A81B" w14:textId="77777777" w:rsidR="009C00C7" w:rsidRPr="006F7487" w:rsidRDefault="009C00C7" w:rsidP="009C00C7">
      <w:pPr>
        <w:tabs>
          <w:tab w:val="left" w:pos="15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Matilda PYLE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</w:t>
      </w:r>
      <w:r w:rsidRPr="006F7487">
        <w:rPr>
          <w:rFonts w:ascii="Times New Roman" w:hAnsi="Times New Roman" w:cs="Times New Roman"/>
        </w:rPr>
        <w:t>(</w:t>
      </w:r>
      <w:proofErr w:type="gramEnd"/>
      <w:r w:rsidRPr="006F7487">
        <w:rPr>
          <w:rFonts w:ascii="Times New Roman" w:hAnsi="Times New Roman" w:cs="Times New Roman"/>
        </w:rPr>
        <w:t>fl.1484)</w:t>
      </w:r>
    </w:p>
    <w:p w14:paraId="2A42FE35" w14:textId="77777777" w:rsidR="009C00C7" w:rsidRPr="006F7487" w:rsidRDefault="009C00C7" w:rsidP="009C00C7">
      <w:pPr>
        <w:tabs>
          <w:tab w:val="left" w:pos="1515"/>
        </w:tabs>
        <w:rPr>
          <w:rFonts w:ascii="Times New Roman" w:hAnsi="Times New Roman" w:cs="Times New Roman"/>
        </w:rPr>
      </w:pPr>
    </w:p>
    <w:p w14:paraId="671F0E65" w14:textId="77777777" w:rsidR="009C00C7" w:rsidRPr="006F7487" w:rsidRDefault="009C00C7" w:rsidP="009C00C7">
      <w:pPr>
        <w:tabs>
          <w:tab w:val="left" w:pos="1515"/>
        </w:tabs>
        <w:rPr>
          <w:rFonts w:ascii="Times New Roman" w:hAnsi="Times New Roman" w:cs="Times New Roman"/>
        </w:rPr>
      </w:pPr>
    </w:p>
    <w:p w14:paraId="2D781C0C" w14:textId="77777777" w:rsidR="009C00C7" w:rsidRPr="006F7487" w:rsidRDefault="009C00C7" w:rsidP="009C00C7">
      <w:pPr>
        <w:tabs>
          <w:tab w:val="left" w:pos="1515"/>
        </w:tabs>
        <w:rPr>
          <w:rFonts w:ascii="Times New Roman" w:hAnsi="Times New Roman" w:cs="Times New Roman"/>
        </w:rPr>
      </w:pPr>
      <w:r w:rsidRPr="006F7487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/>
        </w:rPr>
        <w:t>Richard</w:t>
      </w:r>
      <w:r w:rsidRPr="006F7487">
        <w:rPr>
          <w:rFonts w:ascii="Times New Roman" w:hAnsi="Times New Roman" w:cs="Times New Roman"/>
        </w:rPr>
        <w:t>(q.v.)</w:t>
      </w:r>
    </w:p>
    <w:p w14:paraId="73D8CCA7" w14:textId="77777777" w:rsidR="009C00C7" w:rsidRDefault="009C00C7" w:rsidP="009C00C7">
      <w:pPr>
        <w:rPr>
          <w:rFonts w:ascii="Times New Roman" w:hAnsi="Times New Roman" w:cs="Times New Roman"/>
        </w:rPr>
      </w:pPr>
      <w:r w:rsidRPr="006F7487">
        <w:rPr>
          <w:rFonts w:ascii="Times New Roman" w:hAnsi="Times New Roman" w:cs="Times New Roman"/>
        </w:rPr>
        <w:t>(</w:t>
      </w:r>
      <w:hyperlink r:id="rId6" w:history="1">
        <w:r w:rsidRPr="006F7487">
          <w:rPr>
            <w:rStyle w:val="Hyperlink"/>
            <w:rFonts w:ascii="Times New Roman" w:hAnsi="Times New Roman" w:cs="Times New Roman"/>
            <w:u w:val="none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F3009C5" w14:textId="77777777" w:rsidR="009C00C7" w:rsidRDefault="009C00C7" w:rsidP="009C00C7">
      <w:pPr>
        <w:rPr>
          <w:rFonts w:ascii="Times New Roman" w:hAnsi="Times New Roman" w:cs="Times New Roman"/>
        </w:rPr>
      </w:pPr>
    </w:p>
    <w:p w14:paraId="50F3A202" w14:textId="77777777" w:rsidR="009C00C7" w:rsidRDefault="009C00C7" w:rsidP="009C00C7">
      <w:pPr>
        <w:rPr>
          <w:rFonts w:ascii="Times New Roman" w:hAnsi="Times New Roman" w:cs="Times New Roman"/>
        </w:rPr>
      </w:pPr>
    </w:p>
    <w:p w14:paraId="2D9AFF98" w14:textId="77777777" w:rsidR="009C00C7" w:rsidRDefault="009C00C7" w:rsidP="009C00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Alice Parker, Abbess of </w:t>
      </w:r>
      <w:proofErr w:type="spellStart"/>
      <w:r>
        <w:rPr>
          <w:rFonts w:ascii="Times New Roman" w:hAnsi="Times New Roman" w:cs="Times New Roman"/>
        </w:rPr>
        <w:t>Canonleigh</w:t>
      </w:r>
      <w:proofErr w:type="spellEnd"/>
      <w:r>
        <w:rPr>
          <w:rFonts w:ascii="Times New Roman" w:hAnsi="Times New Roman" w:cs="Times New Roman"/>
        </w:rPr>
        <w:t>, Devon(q.v.), brought a plaint of debt</w:t>
      </w:r>
    </w:p>
    <w:p w14:paraId="2E4C2E08" w14:textId="77777777" w:rsidR="009C00C7" w:rsidRDefault="009C00C7" w:rsidP="009C00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them.  (ibid.)</w:t>
      </w:r>
    </w:p>
    <w:p w14:paraId="3B8EAB25" w14:textId="77777777" w:rsidR="009C00C7" w:rsidRDefault="009C00C7" w:rsidP="009C00C7">
      <w:pPr>
        <w:tabs>
          <w:tab w:val="left" w:pos="1515"/>
        </w:tabs>
        <w:rPr>
          <w:rFonts w:ascii="Times New Roman" w:hAnsi="Times New Roman" w:cs="Times New Roman"/>
        </w:rPr>
      </w:pPr>
    </w:p>
    <w:p w14:paraId="6B4873CB" w14:textId="77777777" w:rsidR="009C00C7" w:rsidRDefault="009C00C7" w:rsidP="009C00C7">
      <w:pPr>
        <w:tabs>
          <w:tab w:val="left" w:pos="1515"/>
        </w:tabs>
        <w:rPr>
          <w:rFonts w:ascii="Times New Roman" w:hAnsi="Times New Roman" w:cs="Times New Roman"/>
        </w:rPr>
      </w:pPr>
    </w:p>
    <w:p w14:paraId="558F2C47" w14:textId="77777777" w:rsidR="009C00C7" w:rsidRDefault="009C00C7" w:rsidP="009C00C7">
      <w:pPr>
        <w:tabs>
          <w:tab w:val="left" w:pos="15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September 2018</w:t>
      </w:r>
    </w:p>
    <w:p w14:paraId="0C0C7F28" w14:textId="77777777" w:rsidR="006B2F86" w:rsidRPr="00E71FC3" w:rsidRDefault="009C00C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43A84" w14:textId="77777777" w:rsidR="009C00C7" w:rsidRDefault="009C00C7" w:rsidP="00E71FC3">
      <w:r>
        <w:separator/>
      </w:r>
    </w:p>
  </w:endnote>
  <w:endnote w:type="continuationSeparator" w:id="0">
    <w:p w14:paraId="6FBB1AEB" w14:textId="77777777" w:rsidR="009C00C7" w:rsidRDefault="009C00C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2D3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6CEB7" w14:textId="77777777" w:rsidR="009C00C7" w:rsidRDefault="009C00C7" w:rsidP="00E71FC3">
      <w:r>
        <w:separator/>
      </w:r>
    </w:p>
  </w:footnote>
  <w:footnote w:type="continuationSeparator" w:id="0">
    <w:p w14:paraId="3D80C2BD" w14:textId="77777777" w:rsidR="009C00C7" w:rsidRDefault="009C00C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0C7"/>
    <w:rsid w:val="001A7C09"/>
    <w:rsid w:val="00577BD5"/>
    <w:rsid w:val="00656CBA"/>
    <w:rsid w:val="006A1F77"/>
    <w:rsid w:val="00733BE7"/>
    <w:rsid w:val="009C00C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93103"/>
  <w15:chartTrackingRefBased/>
  <w15:docId w15:val="{CF1F6C41-2D95-42A8-AB87-4A6C4EEF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00C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C00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2018-09-25T21:00:00Z</dcterms:created>
  <dcterms:modified xsi:type="dcterms:W3CDTF">2018-09-25T21:01:00Z</dcterms:modified>
</cp:coreProperties>
</file>